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D11D2" w14:textId="6A32B622" w:rsidR="00D62E6E" w:rsidRPr="00C46C78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46C7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C46C7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7</w:t>
      </w:r>
      <w:r w:rsidRPr="00C46C7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C46C78" w14:paraId="719EEEF5" w14:textId="77777777" w:rsidTr="00D62E6E">
        <w:tc>
          <w:tcPr>
            <w:tcW w:w="2800" w:type="dxa"/>
          </w:tcPr>
          <w:p w14:paraId="0B61941D" w14:textId="77777777" w:rsidR="00D62E6E" w:rsidRPr="00C46C78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46C78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C46C7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97BC273" w14:textId="77777777" w:rsidR="00D62E6E" w:rsidRPr="00C46C7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BDF8C2B" w14:textId="77777777" w:rsidR="00D62E6E" w:rsidRPr="00C46C7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A113805" w14:textId="77777777" w:rsidR="00D62E6E" w:rsidRPr="00C46C78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C46C78" w14:paraId="75A98F11" w14:textId="77777777" w:rsidTr="00D62E6E">
        <w:tc>
          <w:tcPr>
            <w:tcW w:w="2800" w:type="dxa"/>
          </w:tcPr>
          <w:p w14:paraId="7942105B" w14:textId="77777777" w:rsidR="00D62E6E" w:rsidRPr="00C46C78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46C78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67A6DDD" w14:textId="77777777" w:rsidR="00D62E6E" w:rsidRPr="00C46C7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1D5AC66" w14:textId="77777777" w:rsidR="00D62E6E" w:rsidRPr="00C46C7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D439B4D" w14:textId="77777777" w:rsidR="00D62E6E" w:rsidRPr="00C46C78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C46C78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04E284ED" w14:textId="77777777" w:rsidR="00BC121E" w:rsidRPr="00C46C78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30B3E" w:rsidRPr="00C46C78" w14:paraId="636E885C" w14:textId="77777777" w:rsidTr="00FF3B7D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12346B" w14:textId="77777777" w:rsidR="00330B3E" w:rsidRPr="00C46C78" w:rsidRDefault="00330B3E" w:rsidP="00FF3B7D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3271A8D1" w14:textId="77777777" w:rsidR="00330B3E" w:rsidRPr="00C46C78" w:rsidRDefault="00330B3E" w:rsidP="00FF3B7D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(t.j. Dz. U. z 2024 r. poz. 1320 z późn. zm.) (dalej jako: ustawa Pzp), dotyczące:</w:t>
            </w:r>
          </w:p>
          <w:p w14:paraId="4D661964" w14:textId="77777777" w:rsidR="00330B3E" w:rsidRPr="00C46C78" w:rsidRDefault="00330B3E" w:rsidP="00FF3B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60E8F0E6" w14:textId="77777777" w:rsidR="00330B3E" w:rsidRPr="00C46C78" w:rsidRDefault="00330B3E" w:rsidP="00FF3B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2722557" w14:textId="77777777" w:rsidR="00BC121E" w:rsidRPr="00C46C78" w:rsidRDefault="00330B3E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C46C78" w14:paraId="16C2897B" w14:textId="77777777" w:rsidTr="00D62E6E">
        <w:tc>
          <w:tcPr>
            <w:tcW w:w="2269" w:type="dxa"/>
          </w:tcPr>
          <w:p w14:paraId="100F2E02" w14:textId="77777777" w:rsidR="00D62E6E" w:rsidRPr="00C46C78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164CD6E" w14:textId="77777777" w:rsidR="00330B3E" w:rsidRPr="00C46C78" w:rsidRDefault="00330B3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fabrycznie nowego sprzętu medycznego do oddziału kardiologicznego Szpitala SPZOZ w Siedlcach przy ul. Starowiejskiej 15.</w:t>
            </w:r>
          </w:p>
          <w:p w14:paraId="0329D27A" w14:textId="77777777" w:rsidR="00330B3E" w:rsidRPr="00C46C78" w:rsidRDefault="00330B3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Zakup  jest finansowany w ramach Krajowego Planu Odbudowy i Zwiększania Odporności Komponent D "Efektywność, dostępność i jakość systemu ochrony zdrowia". Inwestycja D 1.1.1 "Rozwój i modernizacja infrastruktury centrów opieki wysokospecjalistycznej i innych podmiotów leczniczych w obszarze kardiologii ośrodków zakwalifikowanych do OK I". </w:t>
            </w:r>
          </w:p>
          <w:p w14:paraId="767C39CE" w14:textId="77777777" w:rsidR="00D62E6E" w:rsidRPr="00C46C78" w:rsidRDefault="00330B3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Tytuł projektu : "Kardiologia bez granic rozbudowa i unowocześnienie infrastruktury w oparciu o nowoczesny sprzęt specjalistyczny".</w:t>
            </w:r>
            <w:r w:rsidR="00D62E6E"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30B3E" w:rsidRPr="00C46C78" w14:paraId="238F2988" w14:textId="77777777" w:rsidTr="00FF3B7D">
        <w:tc>
          <w:tcPr>
            <w:tcW w:w="2269" w:type="dxa"/>
          </w:tcPr>
          <w:p w14:paraId="4020DE9E" w14:textId="77777777" w:rsidR="00330B3E" w:rsidRPr="00C46C78" w:rsidRDefault="00330B3E" w:rsidP="00FF3B7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809304F" w14:textId="77777777" w:rsidR="00330B3E" w:rsidRPr="00C46C78" w:rsidRDefault="00330B3E" w:rsidP="00FF3B7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kardiologia/551/2026</w:t>
            </w:r>
          </w:p>
        </w:tc>
      </w:tr>
    </w:tbl>
    <w:p w14:paraId="46391049" w14:textId="77777777" w:rsidR="00BC121E" w:rsidRPr="00C46C78" w:rsidRDefault="00330B3E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C46C7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C46C7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C46C7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6329E1C" w14:textId="77777777" w:rsidR="00BC121E" w:rsidRPr="00C46C78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C46C7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C46C78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EE846A1" w14:textId="77777777" w:rsidR="00BF69A4" w:rsidRPr="00C46C78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C46C7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C46C78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C46C78" w14:paraId="7E117D92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59A5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C988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6843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C46C78" w14:paraId="5158DB89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42D4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68A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677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C46C78" w14:paraId="1D8B3C0D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FB79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2F97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9D82" w14:textId="77777777" w:rsidR="00BC121E" w:rsidRPr="00C46C7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18B7E91" w14:textId="77777777" w:rsidR="00BC121E" w:rsidRPr="00C46C78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C46C78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lastRenderedPageBreak/>
        <w:t>Uwaga</w:t>
      </w:r>
    </w:p>
    <w:p w14:paraId="5F832ADC" w14:textId="77777777" w:rsidR="00BC121E" w:rsidRPr="00C46C78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46C78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46101DE1" w14:textId="77777777" w:rsidR="00067B62" w:rsidRPr="00C46C78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C46C7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C46C78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C46C78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C46C7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73570B84" w14:textId="77777777" w:rsidR="00CF03EF" w:rsidRPr="00C46C78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C46C7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6D61AB6E" w14:textId="77777777" w:rsidR="00067B62" w:rsidRPr="00C46C78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46C78" w14:paraId="423DF133" w14:textId="77777777" w:rsidTr="00620E37">
        <w:tc>
          <w:tcPr>
            <w:tcW w:w="2660" w:type="dxa"/>
          </w:tcPr>
          <w:p w14:paraId="56FA8B21" w14:textId="77777777" w:rsidR="00BC121E" w:rsidRPr="00C46C7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4B847AE" w14:textId="77777777" w:rsidR="00BC121E" w:rsidRPr="00C46C78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CA2BE1F" w14:textId="77777777" w:rsidR="00BC121E" w:rsidRPr="00C46C78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C46C7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C46C7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5A6471EB" w14:textId="77777777" w:rsidR="00BC121E" w:rsidRPr="00C46C7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A732939" w14:textId="77777777" w:rsidR="00BC121E" w:rsidRPr="00C46C7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F015C48" w14:textId="77777777" w:rsidR="00BC121E" w:rsidRPr="00C46C78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46C7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330B3E" w:rsidRPr="00C46C7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</w:t>
            </w:r>
            <w:r w:rsidR="00BC121E" w:rsidRPr="00C46C7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C46C7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5D5B1076" w14:textId="77777777" w:rsidR="00106AC7" w:rsidRPr="00C46C78" w:rsidRDefault="00106AC7" w:rsidP="001E4022">
      <w:pPr>
        <w:rPr>
          <w:rFonts w:asciiTheme="minorHAnsi" w:hAnsiTheme="minorHAnsi" w:cstheme="minorHAnsi"/>
          <w:sz w:val="20"/>
          <w:szCs w:val="20"/>
        </w:rPr>
      </w:pPr>
    </w:p>
    <w:sectPr w:rsidR="00106AC7" w:rsidRPr="00C46C78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FC17E" w14:textId="77777777" w:rsidR="002254E7" w:rsidRDefault="002254E7">
      <w:r>
        <w:separator/>
      </w:r>
    </w:p>
  </w:endnote>
  <w:endnote w:type="continuationSeparator" w:id="0">
    <w:p w14:paraId="67DF3856" w14:textId="77777777" w:rsidR="002254E7" w:rsidRDefault="0022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DB0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A2587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670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AC3283F" w14:textId="43008762" w:rsidR="009A4CD3" w:rsidRDefault="00A86A96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F78587A" wp14:editId="01480550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2074856688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4C50FA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BEBD546" w14:textId="4191528B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32203" w14:textId="77777777" w:rsidR="00330B3E" w:rsidRDefault="00330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404D6" w14:textId="77777777" w:rsidR="002254E7" w:rsidRDefault="002254E7">
      <w:r>
        <w:separator/>
      </w:r>
    </w:p>
  </w:footnote>
  <w:footnote w:type="continuationSeparator" w:id="0">
    <w:p w14:paraId="361E9305" w14:textId="77777777" w:rsidR="002254E7" w:rsidRDefault="00225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A2B3" w14:textId="77777777" w:rsidR="00330B3E" w:rsidRDefault="00330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53EBF" w14:textId="63468410" w:rsidR="00330B3E" w:rsidRDefault="00A86A96">
    <w:pPr>
      <w:pStyle w:val="Nagwek"/>
    </w:pPr>
    <w:r>
      <w:rPr>
        <w:noProof/>
      </w:rPr>
      <w:drawing>
        <wp:inline distT="0" distB="0" distL="0" distR="0" wp14:anchorId="02671EC1" wp14:editId="7843FCCF">
          <wp:extent cx="5800725" cy="638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82F7C" w14:textId="77777777" w:rsidR="00330B3E" w:rsidRDefault="00330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3229619">
    <w:abstractNumId w:val="13"/>
  </w:num>
  <w:num w:numId="2" w16cid:durableId="53432197">
    <w:abstractNumId w:val="0"/>
  </w:num>
  <w:num w:numId="3" w16cid:durableId="1917662309">
    <w:abstractNumId w:val="11"/>
  </w:num>
  <w:num w:numId="4" w16cid:durableId="1421297868">
    <w:abstractNumId w:val="8"/>
  </w:num>
  <w:num w:numId="5" w16cid:durableId="145899364">
    <w:abstractNumId w:val="7"/>
  </w:num>
  <w:num w:numId="6" w16cid:durableId="292712915">
    <w:abstractNumId w:val="1"/>
  </w:num>
  <w:num w:numId="7" w16cid:durableId="1954827168">
    <w:abstractNumId w:val="6"/>
  </w:num>
  <w:num w:numId="8" w16cid:durableId="103115210">
    <w:abstractNumId w:val="3"/>
  </w:num>
  <w:num w:numId="9" w16cid:durableId="717048296">
    <w:abstractNumId w:val="2"/>
  </w:num>
  <w:num w:numId="10" w16cid:durableId="294529451">
    <w:abstractNumId w:val="5"/>
  </w:num>
  <w:num w:numId="11" w16cid:durableId="761098675">
    <w:abstractNumId w:val="10"/>
  </w:num>
  <w:num w:numId="12" w16cid:durableId="1077631871">
    <w:abstractNumId w:val="4"/>
  </w:num>
  <w:num w:numId="13" w16cid:durableId="1307199287">
    <w:abstractNumId w:val="9"/>
  </w:num>
  <w:num w:numId="14" w16cid:durableId="14644940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4E7"/>
    <w:rsid w:val="0000184A"/>
    <w:rsid w:val="00007C1C"/>
    <w:rsid w:val="00012997"/>
    <w:rsid w:val="000621A2"/>
    <w:rsid w:val="00067B62"/>
    <w:rsid w:val="000719DC"/>
    <w:rsid w:val="00075CEC"/>
    <w:rsid w:val="000807AB"/>
    <w:rsid w:val="000A5A32"/>
    <w:rsid w:val="000E0467"/>
    <w:rsid w:val="00106AC7"/>
    <w:rsid w:val="00111985"/>
    <w:rsid w:val="00147532"/>
    <w:rsid w:val="001614BA"/>
    <w:rsid w:val="001718C2"/>
    <w:rsid w:val="001E4022"/>
    <w:rsid w:val="00204613"/>
    <w:rsid w:val="002254E7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0B3E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86A96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46C78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8963C5"/>
  <w15:chartTrackingRefBased/>
  <w15:docId w15:val="{04F34F48-DB8E-47A8-BFD1-A82995E7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2010-01-07T09:39:00Z</cp:lastPrinted>
  <dcterms:created xsi:type="dcterms:W3CDTF">2026-02-09T09:28:00Z</dcterms:created>
  <dcterms:modified xsi:type="dcterms:W3CDTF">2026-02-09T09:28:00Z</dcterms:modified>
</cp:coreProperties>
</file>